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B4" w:rsidRPr="00710647" w:rsidRDefault="005238B4" w:rsidP="009D2984">
      <w:pPr>
        <w:pStyle w:val="NormalWeb"/>
        <w:ind w:firstLine="708"/>
        <w:rPr>
          <w:rFonts w:ascii="Times New Roman" w:hAnsi="Times New Roman" w:cs="Times New Roman"/>
          <w:sz w:val="28"/>
          <w:szCs w:val="28"/>
        </w:rPr>
      </w:pPr>
      <w:r w:rsidRPr="0071064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710647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71064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ноября 2020</w:t>
      </w:r>
      <w:r w:rsidRPr="00710647">
        <w:rPr>
          <w:rFonts w:ascii="Times New Roman" w:hAnsi="Times New Roman" w:cs="Times New Roman"/>
          <w:sz w:val="28"/>
          <w:szCs w:val="28"/>
        </w:rPr>
        <w:t> года администраци</w:t>
      </w:r>
      <w:r>
        <w:rPr>
          <w:rFonts w:ascii="Times New Roman" w:hAnsi="Times New Roman" w:cs="Times New Roman"/>
          <w:sz w:val="28"/>
          <w:szCs w:val="28"/>
        </w:rPr>
        <w:t>я Пушанинского сельсовета</w:t>
      </w:r>
      <w:r w:rsidRPr="00710647">
        <w:rPr>
          <w:rFonts w:ascii="Times New Roman" w:hAnsi="Times New Roman" w:cs="Times New Roman"/>
          <w:sz w:val="28"/>
          <w:szCs w:val="28"/>
        </w:rPr>
        <w:t xml:space="preserve"> Белинского района Пензенской области проводит общественное обсуждение проекта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710647">
        <w:rPr>
          <w:rFonts w:ascii="Times New Roman" w:hAnsi="Times New Roman" w:cs="Times New Roman"/>
          <w:sz w:val="28"/>
          <w:szCs w:val="28"/>
        </w:rPr>
        <w:t xml:space="preserve">бюджетного прогноза </w:t>
      </w:r>
      <w:r>
        <w:rPr>
          <w:rFonts w:ascii="Times New Roman" w:hAnsi="Times New Roman" w:cs="Times New Roman"/>
          <w:sz w:val="28"/>
          <w:szCs w:val="28"/>
        </w:rPr>
        <w:t xml:space="preserve">Пушанинского сельсовета </w:t>
      </w:r>
      <w:r w:rsidRPr="00710647">
        <w:rPr>
          <w:rFonts w:ascii="Times New Roman" w:hAnsi="Times New Roman" w:cs="Times New Roman"/>
          <w:sz w:val="28"/>
          <w:szCs w:val="28"/>
        </w:rPr>
        <w:t>Белинского района Пензенской области на долгосрочный период до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106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38B4" w:rsidRDefault="005238B4" w:rsidP="009D2984">
      <w:pPr>
        <w:pStyle w:val="NormalWeb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710647">
        <w:rPr>
          <w:rFonts w:ascii="Times New Roman" w:hAnsi="Times New Roman" w:cs="Times New Roman"/>
          <w:sz w:val="28"/>
          <w:szCs w:val="28"/>
        </w:rPr>
        <w:t xml:space="preserve">Общественное обсуждение проводится в электронной форме 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064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Пушанинского сельсовета </w:t>
      </w:r>
      <w:r w:rsidRPr="00710647">
        <w:rPr>
          <w:rFonts w:ascii="Times New Roman" w:hAnsi="Times New Roman" w:cs="Times New Roman"/>
          <w:sz w:val="28"/>
          <w:szCs w:val="28"/>
        </w:rPr>
        <w:t>Белинского района Пензенской области в информационно-телекоммуникационной сети «Интернет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7756BF">
          <w:rPr>
            <w:rStyle w:val="Hyperlink"/>
            <w:rFonts w:ascii="Times New Roman" w:hAnsi="Times New Roman"/>
            <w:sz w:val="28"/>
            <w:szCs w:val="28"/>
          </w:rPr>
          <w:t>http://pushanino.belinskij.pnzreg.ru/?bitrix_include_areas=Y</w:t>
        </w:r>
      </w:hyperlink>
    </w:p>
    <w:p w:rsidR="005238B4" w:rsidRPr="00A5302C" w:rsidRDefault="005238B4" w:rsidP="009D2984">
      <w:pPr>
        <w:pStyle w:val="NormalWeb"/>
        <w:ind w:firstLine="708"/>
        <w:rPr>
          <w:rFonts w:ascii="Times New Roman" w:hAnsi="Times New Roman" w:cs="Times New Roman"/>
          <w:sz w:val="28"/>
          <w:szCs w:val="28"/>
        </w:rPr>
      </w:pPr>
      <w:r w:rsidRPr="00710647">
        <w:rPr>
          <w:rFonts w:ascii="Times New Roman" w:hAnsi="Times New Roman" w:cs="Times New Roman"/>
          <w:sz w:val="28"/>
          <w:szCs w:val="28"/>
        </w:rPr>
        <w:t xml:space="preserve"> проектом бюджетного прогноза </w:t>
      </w:r>
      <w:r>
        <w:rPr>
          <w:rFonts w:ascii="Times New Roman" w:hAnsi="Times New Roman" w:cs="Times New Roman"/>
          <w:sz w:val="28"/>
          <w:szCs w:val="28"/>
        </w:rPr>
        <w:t xml:space="preserve">Пушанинского сельсовета </w:t>
      </w:r>
      <w:r w:rsidRPr="00710647">
        <w:rPr>
          <w:rFonts w:ascii="Times New Roman" w:hAnsi="Times New Roman" w:cs="Times New Roman"/>
          <w:sz w:val="28"/>
          <w:szCs w:val="28"/>
        </w:rPr>
        <w:t>Белинского района Пензенской облас</w:t>
      </w:r>
      <w:r>
        <w:rPr>
          <w:rFonts w:ascii="Times New Roman" w:hAnsi="Times New Roman" w:cs="Times New Roman"/>
          <w:sz w:val="28"/>
          <w:szCs w:val="28"/>
        </w:rPr>
        <w:t>ти на долгосрочный период до 2030</w:t>
      </w:r>
      <w:r w:rsidRPr="00710647">
        <w:rPr>
          <w:rFonts w:ascii="Times New Roman" w:hAnsi="Times New Roman" w:cs="Times New Roman"/>
          <w:sz w:val="28"/>
          <w:szCs w:val="28"/>
        </w:rPr>
        <w:t xml:space="preserve"> года можно ознакомиться </w:t>
      </w:r>
      <w:hyperlink r:id="rId5" w:history="1">
        <w:r w:rsidRPr="00A5302C">
          <w:rPr>
            <w:rStyle w:val="Hyperlink"/>
            <w:rFonts w:ascii="Times New Roman" w:hAnsi="Times New Roman"/>
            <w:sz w:val="28"/>
            <w:szCs w:val="28"/>
          </w:rPr>
          <w:t>http://pushanino.belinskij.pnzreg.ru/?bitrix_include_areas=Y</w:t>
        </w:r>
      </w:hyperlink>
    </w:p>
    <w:p w:rsidR="005238B4" w:rsidRPr="001B1D7D" w:rsidRDefault="005238B4" w:rsidP="009D2984">
      <w:pPr>
        <w:pStyle w:val="NormalWeb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710647"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</w:t>
      </w:r>
      <w:r>
        <w:rPr>
          <w:rFonts w:ascii="Times New Roman" w:hAnsi="Times New Roman" w:cs="Times New Roman"/>
          <w:sz w:val="28"/>
          <w:szCs w:val="28"/>
        </w:rPr>
        <w:t xml:space="preserve">бюджетного прогноза Пушанинского сельсовета </w:t>
      </w:r>
      <w:r w:rsidRPr="00710647">
        <w:rPr>
          <w:rFonts w:ascii="Times New Roman" w:hAnsi="Times New Roman" w:cs="Times New Roman"/>
          <w:sz w:val="28"/>
          <w:szCs w:val="28"/>
        </w:rPr>
        <w:t>Белинского района Пензенской облас</w:t>
      </w:r>
      <w:r>
        <w:rPr>
          <w:rFonts w:ascii="Times New Roman" w:hAnsi="Times New Roman" w:cs="Times New Roman"/>
          <w:sz w:val="28"/>
          <w:szCs w:val="28"/>
        </w:rPr>
        <w:t>ти на долгосрочный период до 2030</w:t>
      </w:r>
      <w:r w:rsidRPr="00710647">
        <w:rPr>
          <w:rFonts w:ascii="Times New Roman" w:hAnsi="Times New Roman" w:cs="Times New Roman"/>
          <w:sz w:val="28"/>
          <w:szCs w:val="28"/>
        </w:rPr>
        <w:t xml:space="preserve"> года можно оставить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Пушанинского сельсовета </w:t>
      </w:r>
      <w:r w:rsidRPr="00710647">
        <w:rPr>
          <w:rFonts w:ascii="Times New Roman" w:hAnsi="Times New Roman" w:cs="Times New Roman"/>
          <w:sz w:val="28"/>
          <w:szCs w:val="28"/>
        </w:rPr>
        <w:t xml:space="preserve">Белинского района Пензенской области до </w:t>
      </w:r>
      <w:r>
        <w:rPr>
          <w:rFonts w:ascii="Times New Roman" w:hAnsi="Times New Roman" w:cs="Times New Roman"/>
          <w:sz w:val="28"/>
          <w:szCs w:val="28"/>
        </w:rPr>
        <w:t>09 ноября 2020</w:t>
      </w:r>
      <w:r w:rsidRPr="00710647">
        <w:rPr>
          <w:rFonts w:ascii="Times New Roman" w:hAnsi="Times New Roman" w:cs="Times New Roman"/>
          <w:sz w:val="28"/>
          <w:szCs w:val="28"/>
        </w:rPr>
        <w:t xml:space="preserve"> года (</w:t>
      </w:r>
      <w:r w:rsidRPr="003A4331">
        <w:rPr>
          <w:rFonts w:ascii="Times New Roman" w:hAnsi="Times New Roman" w:cs="Times New Roman"/>
          <w:sz w:val="28"/>
          <w:szCs w:val="28"/>
        </w:rPr>
        <w:t xml:space="preserve">включительно) </w:t>
      </w:r>
      <w:r>
        <w:rPr>
          <w:rFonts w:ascii="Times New Roman" w:hAnsi="Times New Roman" w:cs="Times New Roman"/>
          <w:sz w:val="28"/>
          <w:szCs w:val="28"/>
        </w:rPr>
        <w:t xml:space="preserve">перейдя </w:t>
      </w:r>
      <w:r w:rsidRPr="001B1D7D">
        <w:rPr>
          <w:rFonts w:ascii="Times New Roman" w:hAnsi="Times New Roman" w:cs="Times New Roman"/>
          <w:color w:val="FF0000"/>
          <w:sz w:val="28"/>
          <w:szCs w:val="28"/>
        </w:rPr>
        <w:t>по ссылке.</w:t>
      </w:r>
    </w:p>
    <w:p w:rsidR="005238B4" w:rsidRPr="00710647" w:rsidRDefault="005238B4" w:rsidP="009D2984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10647">
        <w:rPr>
          <w:rFonts w:ascii="Times New Roman" w:hAnsi="Times New Roman"/>
          <w:sz w:val="28"/>
          <w:szCs w:val="28"/>
        </w:rPr>
        <w:t xml:space="preserve">Порядок и требования к представлению предложений и замечаний по проекту бюджетного прогноза </w:t>
      </w:r>
      <w:r>
        <w:rPr>
          <w:rFonts w:ascii="Times New Roman" w:hAnsi="Times New Roman"/>
          <w:sz w:val="28"/>
          <w:szCs w:val="28"/>
        </w:rPr>
        <w:t xml:space="preserve">Пушанинского сельсовета </w:t>
      </w:r>
      <w:r w:rsidRPr="00710647">
        <w:rPr>
          <w:rFonts w:ascii="Times New Roman" w:hAnsi="Times New Roman"/>
          <w:sz w:val="28"/>
          <w:szCs w:val="28"/>
        </w:rPr>
        <w:t>Белинского района Пензенской области на долгосрочный период до 20</w:t>
      </w:r>
      <w:r>
        <w:rPr>
          <w:rFonts w:ascii="Times New Roman" w:hAnsi="Times New Roman"/>
          <w:sz w:val="28"/>
          <w:szCs w:val="28"/>
        </w:rPr>
        <w:t>30</w:t>
      </w:r>
      <w:r w:rsidRPr="00710647">
        <w:rPr>
          <w:rFonts w:ascii="Times New Roman" w:hAnsi="Times New Roman"/>
          <w:sz w:val="28"/>
          <w:szCs w:val="28"/>
        </w:rPr>
        <w:t xml:space="preserve"> года:</w:t>
      </w:r>
    </w:p>
    <w:p w:rsidR="005238B4" w:rsidRPr="00710647" w:rsidRDefault="005238B4" w:rsidP="00710647">
      <w:pPr>
        <w:rPr>
          <w:rFonts w:ascii="Times New Roman" w:hAnsi="Times New Roman"/>
          <w:sz w:val="28"/>
          <w:szCs w:val="28"/>
        </w:rPr>
      </w:pPr>
      <w:r w:rsidRPr="00710647">
        <w:rPr>
          <w:rFonts w:ascii="Times New Roman" w:hAnsi="Times New Roman"/>
          <w:sz w:val="28"/>
          <w:szCs w:val="28"/>
        </w:rPr>
        <w:t xml:space="preserve">          - предложения и замечания должны содержать фамилию, имя, отчество (при наличии) физического лица или наименование юридического лица, почтовый адрес или адрес электронной почты, дату;</w:t>
      </w:r>
    </w:p>
    <w:p w:rsidR="005238B4" w:rsidRDefault="005238B4" w:rsidP="00710647">
      <w:pPr>
        <w:rPr>
          <w:rFonts w:ascii="Times New Roman" w:hAnsi="Times New Roman"/>
          <w:sz w:val="28"/>
          <w:szCs w:val="28"/>
        </w:rPr>
      </w:pPr>
      <w:r w:rsidRPr="00710647">
        <w:rPr>
          <w:rFonts w:ascii="Times New Roman" w:hAnsi="Times New Roman"/>
          <w:sz w:val="28"/>
          <w:szCs w:val="28"/>
        </w:rPr>
        <w:t xml:space="preserve">           - предложения и замечания принимаются в электронной форме путем заполнения раздела </w:t>
      </w:r>
      <w:r w:rsidRPr="00A5302C">
        <w:rPr>
          <w:rFonts w:ascii="Times New Roman" w:hAnsi="Times New Roman"/>
          <w:sz w:val="28"/>
          <w:szCs w:val="28"/>
        </w:rPr>
        <w:t>«Виртуальная приемная» «Предложения граждан».</w:t>
      </w:r>
    </w:p>
    <w:p w:rsidR="005238B4" w:rsidRPr="00B75E6B" w:rsidRDefault="005238B4">
      <w:r w:rsidRPr="00710647">
        <w:rPr>
          <w:rFonts w:ascii="Times New Roman" w:hAnsi="Times New Roman"/>
          <w:sz w:val="28"/>
          <w:szCs w:val="28"/>
        </w:rPr>
        <w:t xml:space="preserve"> Ответственный за свод предложений и замечаний –</w:t>
      </w:r>
      <w:r>
        <w:rPr>
          <w:rFonts w:ascii="Times New Roman" w:hAnsi="Times New Roman"/>
          <w:sz w:val="28"/>
          <w:szCs w:val="28"/>
        </w:rPr>
        <w:t xml:space="preserve"> Булдышкина Татьяна </w:t>
      </w:r>
      <w:r w:rsidRPr="00B75E6B">
        <w:rPr>
          <w:rFonts w:ascii="Times New Roman" w:hAnsi="Times New Roman"/>
          <w:sz w:val="28"/>
          <w:szCs w:val="28"/>
        </w:rPr>
        <w:t>Павловна – глава администрации Пушанинского сельсовета Белинского района Пензенской области, тел: 8 (841-53) 3-57-12. Адрес: 442258, Пензенская область, Белинский район, с.Пушанино, ул.Пригородная, д.152.</w:t>
      </w:r>
    </w:p>
    <w:sectPr w:rsidR="005238B4" w:rsidRPr="00B75E6B" w:rsidSect="00A23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69A"/>
    <w:rsid w:val="000C3328"/>
    <w:rsid w:val="000E669A"/>
    <w:rsid w:val="00117ADA"/>
    <w:rsid w:val="0014704D"/>
    <w:rsid w:val="001B1D7D"/>
    <w:rsid w:val="001D5E6C"/>
    <w:rsid w:val="002C249A"/>
    <w:rsid w:val="0037301E"/>
    <w:rsid w:val="003A4331"/>
    <w:rsid w:val="0049339B"/>
    <w:rsid w:val="004C3CAB"/>
    <w:rsid w:val="005238B4"/>
    <w:rsid w:val="005F205C"/>
    <w:rsid w:val="006234A7"/>
    <w:rsid w:val="006353A4"/>
    <w:rsid w:val="00680CE2"/>
    <w:rsid w:val="006A330E"/>
    <w:rsid w:val="00710647"/>
    <w:rsid w:val="0071609B"/>
    <w:rsid w:val="007756BF"/>
    <w:rsid w:val="008D12CC"/>
    <w:rsid w:val="00961ADA"/>
    <w:rsid w:val="00980011"/>
    <w:rsid w:val="009D2984"/>
    <w:rsid w:val="00A1653C"/>
    <w:rsid w:val="00A23236"/>
    <w:rsid w:val="00A43ABF"/>
    <w:rsid w:val="00A5302C"/>
    <w:rsid w:val="00AF3D4B"/>
    <w:rsid w:val="00B23035"/>
    <w:rsid w:val="00B75E6B"/>
    <w:rsid w:val="00B84B50"/>
    <w:rsid w:val="00D26EE3"/>
    <w:rsid w:val="00D458F6"/>
    <w:rsid w:val="00D65FFF"/>
    <w:rsid w:val="00DD164C"/>
    <w:rsid w:val="00DF5EF0"/>
    <w:rsid w:val="00F2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35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E669A"/>
    <w:rPr>
      <w:rFonts w:cs="Times New Roman"/>
      <w:color w:val="0F527F"/>
      <w:u w:val="none"/>
      <w:effect w:val="none"/>
    </w:rPr>
  </w:style>
  <w:style w:type="paragraph" w:styleId="NormalWeb">
    <w:name w:val="Normal (Web)"/>
    <w:basedOn w:val="Normal"/>
    <w:uiPriority w:val="99"/>
    <w:semiHidden/>
    <w:rsid w:val="000E669A"/>
    <w:pPr>
      <w:spacing w:before="100" w:beforeAutospacing="1" w:after="100" w:afterAutospacing="1" w:line="240" w:lineRule="auto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color2">
    <w:name w:val="color_2"/>
    <w:basedOn w:val="DefaultParagraphFont"/>
    <w:uiPriority w:val="99"/>
    <w:rsid w:val="00D458F6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A43ABF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20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1693">
                  <w:marLeft w:val="3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0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shanino.belinskij.pnzreg.ru/?bitrix_include_areas=Y" TargetMode="External"/><Relationship Id="rId4" Type="http://schemas.openxmlformats.org/officeDocument/2006/relationships/hyperlink" Target="http://pushanino.belinskij.pnzreg.ru/?bitrix_include_areas=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300</Words>
  <Characters>1712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02 по 09  ноября 2020 года администрация Пушанинского сельсовета Белинского района Пензенской области проводит общественное обсуждение проекта изменений бюджетного прогноза Пушанинского сельсовета Белинского района Пензенской области на долгосрочный пе</dc:title>
  <dc:subject/>
  <dc:creator>Бюджет_1</dc:creator>
  <cp:keywords/>
  <dc:description/>
  <cp:lastModifiedBy>111</cp:lastModifiedBy>
  <cp:revision>4</cp:revision>
  <cp:lastPrinted>2017-10-27T06:37:00Z</cp:lastPrinted>
  <dcterms:created xsi:type="dcterms:W3CDTF">2020-11-12T11:05:00Z</dcterms:created>
  <dcterms:modified xsi:type="dcterms:W3CDTF">2020-11-12T11:22:00Z</dcterms:modified>
</cp:coreProperties>
</file>