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807" w:rsidRDefault="00BB7807" w:rsidP="000158A4">
      <w:pPr>
        <w:spacing w:before="240"/>
        <w:jc w:val="center"/>
        <w:rPr>
          <w:b/>
        </w:rPr>
      </w:pPr>
      <w:r w:rsidRPr="00494041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Герб ППО (вектор) черная" style="width:66pt;height:88.5pt;visibility:visible">
            <v:imagedata r:id="rId4" o:title=""/>
          </v:shape>
        </w:pict>
      </w:r>
    </w:p>
    <w:tbl>
      <w:tblPr>
        <w:tblpPr w:leftFromText="180" w:rightFromText="180" w:vertAnchor="text" w:horzAnchor="margin" w:tblpY="258"/>
        <w:tblW w:w="9720" w:type="dxa"/>
        <w:tblLayout w:type="fixed"/>
        <w:tblCellMar>
          <w:left w:w="0" w:type="dxa"/>
          <w:right w:w="0" w:type="dxa"/>
        </w:tblCellMar>
        <w:tblLook w:val="01E0"/>
      </w:tblPr>
      <w:tblGrid>
        <w:gridCol w:w="9720"/>
      </w:tblGrid>
      <w:tr w:rsidR="00BB7807" w:rsidTr="006B3B4D">
        <w:tc>
          <w:tcPr>
            <w:tcW w:w="9720" w:type="dxa"/>
          </w:tcPr>
          <w:p w:rsidR="00BB7807" w:rsidRDefault="00BB7807" w:rsidP="006B3B4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АДМИНИСТРАЦИЯ</w:t>
            </w:r>
          </w:p>
          <w:p w:rsidR="00BB7807" w:rsidRDefault="00BB7807" w:rsidP="006B3B4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ПУШАНИНСКОГО СЕЛЬСОВЕТА</w:t>
            </w:r>
          </w:p>
          <w:p w:rsidR="00BB7807" w:rsidRDefault="00BB7807" w:rsidP="000158A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БЕЛИНСКОГО РАЙОНА ПЕНЗЕНСКОЙ ОБЛАСТИ</w:t>
            </w:r>
          </w:p>
        </w:tc>
      </w:tr>
    </w:tbl>
    <w:p w:rsidR="00BB7807" w:rsidRDefault="00BB7807" w:rsidP="00C64064">
      <w:pPr>
        <w:spacing w:before="240"/>
        <w:jc w:val="center"/>
        <w:rPr>
          <w:b/>
        </w:rPr>
      </w:pPr>
      <w:r>
        <w:rPr>
          <w:b/>
        </w:rPr>
        <w:t xml:space="preserve">ПОСТАНОВЛЕНИЕ       </w:t>
      </w:r>
    </w:p>
    <w:p w:rsidR="00BB7807" w:rsidRDefault="00BB7807" w:rsidP="00C64064">
      <w:pPr>
        <w:jc w:val="center"/>
        <w:rPr>
          <w:b/>
        </w:rPr>
      </w:pPr>
    </w:p>
    <w:p w:rsidR="00BB7807" w:rsidRDefault="00BB7807" w:rsidP="00C64064">
      <w:pPr>
        <w:jc w:val="center"/>
        <w:rPr>
          <w:b/>
        </w:rPr>
      </w:pPr>
    </w:p>
    <w:p w:rsidR="00BB7807" w:rsidRPr="00C33937" w:rsidRDefault="00BB7807" w:rsidP="00C64064">
      <w:pPr>
        <w:jc w:val="center"/>
        <w:rPr>
          <w:b/>
        </w:rPr>
      </w:pPr>
      <w:r w:rsidRPr="00C33937">
        <w:rPr>
          <w:b/>
        </w:rPr>
        <w:t xml:space="preserve">от </w:t>
      </w:r>
      <w:r>
        <w:rPr>
          <w:b/>
        </w:rPr>
        <w:t xml:space="preserve"> 28.01.2021г.  №  5</w:t>
      </w:r>
    </w:p>
    <w:p w:rsidR="00BB7807" w:rsidRDefault="00BB7807" w:rsidP="00C64064">
      <w:pPr>
        <w:pStyle w:val="ConsPlusNormal"/>
        <w:ind w:firstLine="0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>с.Пушанино</w:t>
      </w:r>
    </w:p>
    <w:p w:rsidR="00BB7807" w:rsidRDefault="00BB7807" w:rsidP="00C64064">
      <w:pPr>
        <w:jc w:val="center"/>
      </w:pPr>
    </w:p>
    <w:p w:rsidR="00BB7807" w:rsidRDefault="00BB7807" w:rsidP="00C64064">
      <w:pPr>
        <w:jc w:val="center"/>
        <w:rPr>
          <w:b/>
          <w:sz w:val="28"/>
          <w:szCs w:val="28"/>
        </w:rPr>
      </w:pPr>
      <w:r w:rsidRPr="0035008A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б утверждении </w:t>
      </w:r>
      <w:r w:rsidRPr="0035008A">
        <w:rPr>
          <w:b/>
          <w:sz w:val="28"/>
          <w:szCs w:val="28"/>
        </w:rPr>
        <w:t xml:space="preserve">стоимости гарантированного перечня услуг по погребению в </w:t>
      </w:r>
      <w:r>
        <w:rPr>
          <w:b/>
          <w:sz w:val="28"/>
          <w:szCs w:val="28"/>
        </w:rPr>
        <w:t xml:space="preserve">Пушанинском </w:t>
      </w:r>
      <w:r w:rsidRPr="0035008A">
        <w:rPr>
          <w:b/>
          <w:sz w:val="28"/>
          <w:szCs w:val="28"/>
        </w:rPr>
        <w:t>сельсовете</w:t>
      </w:r>
      <w:r>
        <w:rPr>
          <w:b/>
          <w:sz w:val="28"/>
          <w:szCs w:val="28"/>
        </w:rPr>
        <w:t xml:space="preserve"> Белинского района Пензенской области</w:t>
      </w:r>
    </w:p>
    <w:p w:rsidR="00BB7807" w:rsidRDefault="00BB7807" w:rsidP="00C64064">
      <w:pPr>
        <w:tabs>
          <w:tab w:val="left" w:pos="3135"/>
        </w:tabs>
        <w:rPr>
          <w:sz w:val="28"/>
          <w:szCs w:val="28"/>
        </w:rPr>
      </w:pPr>
    </w:p>
    <w:p w:rsidR="00BB7807" w:rsidRDefault="00BB7807" w:rsidP="00984E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 (с последующими изменениями), на основании </w:t>
      </w:r>
      <w:r w:rsidRPr="009D3EEC">
        <w:rPr>
          <w:sz w:val="28"/>
          <w:szCs w:val="28"/>
        </w:rPr>
        <w:t>стать</w:t>
      </w:r>
      <w:r>
        <w:rPr>
          <w:sz w:val="28"/>
          <w:szCs w:val="28"/>
        </w:rPr>
        <w:t>ей</w:t>
      </w:r>
      <w:r w:rsidRPr="009D3EEC">
        <w:rPr>
          <w:sz w:val="28"/>
          <w:szCs w:val="28"/>
        </w:rPr>
        <w:t xml:space="preserve"> 9 </w:t>
      </w:r>
      <w:r>
        <w:rPr>
          <w:sz w:val="28"/>
          <w:szCs w:val="28"/>
        </w:rPr>
        <w:t xml:space="preserve">,12 </w:t>
      </w:r>
      <w:r w:rsidRPr="009D3EEC">
        <w:rPr>
          <w:sz w:val="28"/>
          <w:szCs w:val="28"/>
        </w:rPr>
        <w:t>Федерального закона о</w:t>
      </w:r>
      <w:r>
        <w:rPr>
          <w:sz w:val="28"/>
          <w:szCs w:val="28"/>
        </w:rPr>
        <w:t>т 12.01.1996 N 8-ФЗ «</w:t>
      </w:r>
      <w:r w:rsidRPr="009D3EEC">
        <w:rPr>
          <w:sz w:val="28"/>
          <w:szCs w:val="28"/>
        </w:rPr>
        <w:t>О погребении и похоронном деле» (</w:t>
      </w:r>
      <w:r w:rsidRPr="000158A4">
        <w:rPr>
          <w:sz w:val="28"/>
          <w:szCs w:val="28"/>
        </w:rPr>
        <w:t>с последующими изменениями)</w:t>
      </w:r>
      <w:r>
        <w:rPr>
          <w:sz w:val="28"/>
          <w:szCs w:val="28"/>
        </w:rPr>
        <w:t xml:space="preserve">, </w:t>
      </w:r>
      <w:r w:rsidRPr="002677FF">
        <w:rPr>
          <w:color w:val="000000"/>
          <w:sz w:val="28"/>
          <w:szCs w:val="28"/>
        </w:rPr>
        <w:t xml:space="preserve">Федеральным </w:t>
      </w:r>
      <w:r>
        <w:rPr>
          <w:color w:val="000000"/>
          <w:sz w:val="28"/>
          <w:szCs w:val="28"/>
        </w:rPr>
        <w:t>законом от 19.12.2016 N 444-ФЗ «</w:t>
      </w:r>
      <w:r w:rsidRPr="002677FF">
        <w:rPr>
          <w:color w:val="000000"/>
          <w:sz w:val="28"/>
          <w:szCs w:val="28"/>
        </w:rPr>
        <w:t>О внесении изменений в отдельные законодательные акты Российской Федерации в части изменения порядка индексации выплат, пособий</w:t>
      </w:r>
      <w:r>
        <w:rPr>
          <w:color w:val="000000"/>
          <w:sz w:val="28"/>
          <w:szCs w:val="28"/>
        </w:rPr>
        <w:t xml:space="preserve"> </w:t>
      </w:r>
      <w:r w:rsidRPr="002677FF">
        <w:rPr>
          <w:color w:val="000000"/>
          <w:sz w:val="28"/>
          <w:szCs w:val="28"/>
        </w:rPr>
        <w:t>и компенсаций, установленных законодательством Российской Федерации, и приостановлении</w:t>
      </w:r>
      <w:r>
        <w:rPr>
          <w:color w:val="000000"/>
          <w:sz w:val="28"/>
          <w:szCs w:val="28"/>
        </w:rPr>
        <w:t xml:space="preserve"> </w:t>
      </w:r>
      <w:r w:rsidRPr="002677FF">
        <w:rPr>
          <w:color w:val="000000"/>
          <w:sz w:val="28"/>
          <w:szCs w:val="28"/>
        </w:rPr>
        <w:t xml:space="preserve">действия части </w:t>
      </w:r>
      <w:r>
        <w:rPr>
          <w:color w:val="000000"/>
          <w:sz w:val="28"/>
          <w:szCs w:val="28"/>
        </w:rPr>
        <w:t>2 статьи 6 Федерального закона «</w:t>
      </w:r>
      <w:r w:rsidRPr="002677FF">
        <w:rPr>
          <w:color w:val="000000"/>
          <w:sz w:val="28"/>
          <w:szCs w:val="28"/>
        </w:rPr>
        <w:t>О дополнительных мерах государственной</w:t>
      </w:r>
      <w:r>
        <w:rPr>
          <w:color w:val="000000"/>
          <w:sz w:val="28"/>
          <w:szCs w:val="28"/>
        </w:rPr>
        <w:t xml:space="preserve"> поддержки семей, имеющих детей»</w:t>
      </w:r>
      <w:r>
        <w:rPr>
          <w:sz w:val="28"/>
          <w:szCs w:val="28"/>
        </w:rPr>
        <w:t xml:space="preserve">, </w:t>
      </w:r>
      <w:r w:rsidRPr="00EE36B6">
        <w:rPr>
          <w:sz w:val="28"/>
          <w:szCs w:val="28"/>
        </w:rPr>
        <w:t xml:space="preserve">постановлением администрации </w:t>
      </w:r>
      <w:r>
        <w:rPr>
          <w:sz w:val="28"/>
          <w:szCs w:val="28"/>
        </w:rPr>
        <w:t>Пушанинского</w:t>
      </w:r>
      <w:r w:rsidRPr="00EE36B6">
        <w:rPr>
          <w:sz w:val="28"/>
          <w:szCs w:val="28"/>
        </w:rPr>
        <w:t xml:space="preserve"> сельсовета Белинского района Пензенской области </w:t>
      </w:r>
      <w:r w:rsidRPr="002F16C5">
        <w:rPr>
          <w:color w:val="000000"/>
          <w:sz w:val="28"/>
          <w:szCs w:val="28"/>
        </w:rPr>
        <w:t>от 13.01.2017 № 2</w:t>
      </w:r>
      <w:r w:rsidRPr="00EE36B6">
        <w:rPr>
          <w:sz w:val="28"/>
          <w:szCs w:val="28"/>
        </w:rPr>
        <w:t xml:space="preserve"> «Об утверждении требований к качеству услуг по погребению, предоставляемых согласно гарантированному перечню услуг по погребению специализированной службой по вопросам похоронного дела»</w:t>
      </w:r>
      <w:r>
        <w:rPr>
          <w:sz w:val="28"/>
          <w:szCs w:val="28"/>
        </w:rPr>
        <w:t>, Уставом Пушанинского  сельсовета Белинского района Пензенской области,</w:t>
      </w:r>
    </w:p>
    <w:p w:rsidR="00BB7807" w:rsidRPr="00510070" w:rsidRDefault="00BB7807" w:rsidP="0051007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10070">
        <w:rPr>
          <w:b/>
          <w:sz w:val="28"/>
          <w:szCs w:val="28"/>
        </w:rPr>
        <w:t>Администрация Пушанинского сельсовета  Белинского района  Пензенской области постановляет:</w:t>
      </w:r>
    </w:p>
    <w:p w:rsidR="00BB7807" w:rsidRDefault="00BB7807" w:rsidP="000158A4">
      <w:pPr>
        <w:tabs>
          <w:tab w:val="left" w:pos="1140"/>
        </w:tabs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1.Определить стоимость гарантированного перечня услуг по погребению в Пушанинского сельсовете </w:t>
      </w:r>
      <w:r w:rsidRPr="00957D54">
        <w:rPr>
          <w:sz w:val="28"/>
          <w:szCs w:val="28"/>
        </w:rPr>
        <w:t>Белинского района Пензенской области</w:t>
      </w:r>
      <w:r>
        <w:rPr>
          <w:sz w:val="28"/>
          <w:szCs w:val="28"/>
        </w:rPr>
        <w:t xml:space="preserve"> лицам, взявших на себя обязанность осуществить погребение умершего, согласно приложению № 1.</w:t>
      </w:r>
    </w:p>
    <w:p w:rsidR="00BB7807" w:rsidRDefault="00BB7807" w:rsidP="000158A4">
      <w:pPr>
        <w:tabs>
          <w:tab w:val="left" w:pos="1140"/>
        </w:tabs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2.Определить стоимость гарантированного перечня услуг по погребению в Пушанинского сельсовете </w:t>
      </w:r>
      <w:r w:rsidRPr="00957D54">
        <w:rPr>
          <w:sz w:val="28"/>
          <w:szCs w:val="28"/>
        </w:rPr>
        <w:t>Белинского района Пензенской области</w:t>
      </w:r>
      <w:r>
        <w:rPr>
          <w:sz w:val="28"/>
          <w:szCs w:val="28"/>
        </w:rPr>
        <w:t>, лицам не имеющих супруга, близких родственников, иных родственников либо законного представителя умершего, согласно приложению № 2.</w:t>
      </w:r>
    </w:p>
    <w:p w:rsidR="00BB7807" w:rsidRDefault="00BB7807" w:rsidP="000158A4">
      <w:pPr>
        <w:tabs>
          <w:tab w:val="left" w:pos="1140"/>
        </w:tabs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>4.Настоящее постановление вступает в силу с 01.02.2021 г.</w:t>
      </w:r>
    </w:p>
    <w:p w:rsidR="00BB7807" w:rsidRDefault="00BB7807" w:rsidP="00922E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5.Настоящее постановление опубликовать в информационном бюллетене «Сельский вестник» и на официальном сайте Пушанинского сельсовета Белинского района Пензенской области.</w:t>
      </w:r>
    </w:p>
    <w:p w:rsidR="00BB7807" w:rsidRDefault="00BB7807" w:rsidP="000158A4">
      <w:pPr>
        <w:tabs>
          <w:tab w:val="left" w:pos="1140"/>
        </w:tabs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>6.Контроль за выполнением настоящего решения  возложить на главу администрации Пушанинского  сельсовета Белинского района Пензенской области.</w:t>
      </w:r>
    </w:p>
    <w:p w:rsidR="00BB7807" w:rsidRDefault="00BB7807" w:rsidP="00D57D3E">
      <w:pPr>
        <w:tabs>
          <w:tab w:val="left" w:pos="1140"/>
        </w:tabs>
        <w:rPr>
          <w:sz w:val="28"/>
          <w:szCs w:val="28"/>
        </w:rPr>
      </w:pPr>
    </w:p>
    <w:p w:rsidR="00BB7807" w:rsidRDefault="00BB7807" w:rsidP="00D57D3E">
      <w:pPr>
        <w:tabs>
          <w:tab w:val="left" w:pos="1140"/>
        </w:tabs>
        <w:rPr>
          <w:sz w:val="28"/>
          <w:szCs w:val="28"/>
        </w:rPr>
      </w:pPr>
    </w:p>
    <w:p w:rsidR="00BB7807" w:rsidRDefault="00BB7807" w:rsidP="00D57D3E">
      <w:pPr>
        <w:tabs>
          <w:tab w:val="left" w:pos="1140"/>
        </w:tabs>
        <w:rPr>
          <w:sz w:val="28"/>
          <w:szCs w:val="28"/>
        </w:rPr>
      </w:pPr>
    </w:p>
    <w:p w:rsidR="00BB7807" w:rsidRDefault="00BB7807" w:rsidP="00D57D3E">
      <w:pPr>
        <w:tabs>
          <w:tab w:val="left" w:pos="1140"/>
        </w:tabs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BB7807" w:rsidRDefault="00BB7807" w:rsidP="00D57D3E">
      <w:pPr>
        <w:tabs>
          <w:tab w:val="left" w:pos="1140"/>
        </w:tabs>
        <w:rPr>
          <w:sz w:val="28"/>
          <w:szCs w:val="28"/>
        </w:rPr>
      </w:pPr>
      <w:r>
        <w:rPr>
          <w:sz w:val="28"/>
          <w:szCs w:val="28"/>
        </w:rPr>
        <w:t>Пушанинского сельсовета                           Т.П.Булдышкина</w:t>
      </w: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5C2246">
      <w:pPr>
        <w:tabs>
          <w:tab w:val="left" w:pos="1140"/>
        </w:tabs>
        <w:rPr>
          <w:sz w:val="28"/>
          <w:szCs w:val="28"/>
        </w:rPr>
      </w:pP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158A4">
      <w:pPr>
        <w:tabs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1 </w:t>
      </w:r>
    </w:p>
    <w:p w:rsidR="00BB7807" w:rsidRDefault="00BB7807" w:rsidP="00510070">
      <w:pPr>
        <w:tabs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BB7807" w:rsidRDefault="00BB7807" w:rsidP="00404015">
      <w:pPr>
        <w:tabs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Пушанинского  сельсовета </w:t>
      </w:r>
    </w:p>
    <w:p w:rsidR="00BB7807" w:rsidRDefault="00BB7807" w:rsidP="00404015">
      <w:pPr>
        <w:tabs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Белинского района Пензенской области</w:t>
      </w:r>
    </w:p>
    <w:p w:rsidR="00BB7807" w:rsidRPr="00C33937" w:rsidRDefault="00BB7807" w:rsidP="00404015">
      <w:pPr>
        <w:tabs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C33937">
        <w:rPr>
          <w:sz w:val="28"/>
          <w:szCs w:val="28"/>
        </w:rPr>
        <w:t>т</w:t>
      </w:r>
      <w:r>
        <w:rPr>
          <w:sz w:val="28"/>
          <w:szCs w:val="28"/>
        </w:rPr>
        <w:t xml:space="preserve"> 28.01.2021г. </w:t>
      </w:r>
      <w:r w:rsidRPr="00C33937">
        <w:rPr>
          <w:sz w:val="28"/>
          <w:szCs w:val="28"/>
        </w:rPr>
        <w:t>№</w:t>
      </w:r>
      <w:r>
        <w:rPr>
          <w:sz w:val="28"/>
          <w:szCs w:val="28"/>
        </w:rPr>
        <w:t xml:space="preserve"> 5</w:t>
      </w:r>
    </w:p>
    <w:p w:rsidR="00BB7807" w:rsidRDefault="00BB7807" w:rsidP="00404015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404015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Pr="00404015" w:rsidRDefault="00BB7807" w:rsidP="00404015">
      <w:pPr>
        <w:tabs>
          <w:tab w:val="left" w:pos="3390"/>
        </w:tabs>
        <w:jc w:val="center"/>
        <w:rPr>
          <w:b/>
          <w:sz w:val="28"/>
          <w:szCs w:val="28"/>
        </w:rPr>
      </w:pPr>
      <w:r w:rsidRPr="00404015">
        <w:rPr>
          <w:b/>
          <w:sz w:val="28"/>
          <w:szCs w:val="28"/>
        </w:rPr>
        <w:t>Стоимость</w:t>
      </w:r>
    </w:p>
    <w:p w:rsidR="00BB7807" w:rsidRPr="00404015" w:rsidRDefault="00BB7807" w:rsidP="00404015">
      <w:pPr>
        <w:tabs>
          <w:tab w:val="left" w:pos="3390"/>
        </w:tabs>
        <w:jc w:val="center"/>
        <w:rPr>
          <w:b/>
          <w:sz w:val="28"/>
          <w:szCs w:val="28"/>
        </w:rPr>
      </w:pPr>
      <w:r w:rsidRPr="00404015">
        <w:rPr>
          <w:b/>
          <w:sz w:val="28"/>
          <w:szCs w:val="28"/>
        </w:rPr>
        <w:t>гарантированного перечня услуг по погребению</w:t>
      </w:r>
    </w:p>
    <w:p w:rsidR="00BB7807" w:rsidRDefault="00BB7807" w:rsidP="00404015">
      <w:pPr>
        <w:tabs>
          <w:tab w:val="left" w:pos="339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Pr="00910863">
        <w:rPr>
          <w:b/>
          <w:sz w:val="28"/>
          <w:szCs w:val="28"/>
        </w:rPr>
        <w:t>Пушанинского</w:t>
      </w:r>
      <w:r>
        <w:rPr>
          <w:b/>
          <w:sz w:val="28"/>
          <w:szCs w:val="28"/>
        </w:rPr>
        <w:t xml:space="preserve"> сельсовете </w:t>
      </w:r>
      <w:r w:rsidRPr="00BA4E1A">
        <w:rPr>
          <w:b/>
          <w:sz w:val="28"/>
          <w:szCs w:val="28"/>
        </w:rPr>
        <w:t>Белинского района Пензенской области</w:t>
      </w:r>
      <w:r>
        <w:rPr>
          <w:b/>
          <w:sz w:val="28"/>
          <w:szCs w:val="28"/>
        </w:rPr>
        <w:t xml:space="preserve"> лицам, взявших на себя обязанности осуществлять погребение умершего</w:t>
      </w:r>
    </w:p>
    <w:p w:rsidR="00BB7807" w:rsidRDefault="00BB7807" w:rsidP="00404015">
      <w:pPr>
        <w:tabs>
          <w:tab w:val="left" w:pos="3390"/>
        </w:tabs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563"/>
        <w:gridCol w:w="3191"/>
      </w:tblGrid>
      <w:tr w:rsidR="00BB7807" w:rsidTr="002941B9">
        <w:tc>
          <w:tcPr>
            <w:tcW w:w="817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№ п/п</w:t>
            </w:r>
          </w:p>
        </w:tc>
        <w:tc>
          <w:tcPr>
            <w:tcW w:w="5563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Наименование услуг</w:t>
            </w:r>
          </w:p>
        </w:tc>
        <w:tc>
          <w:tcPr>
            <w:tcW w:w="3191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Тариф, руб.коп.</w:t>
            </w:r>
          </w:p>
        </w:tc>
      </w:tr>
      <w:tr w:rsidR="00BB7807" w:rsidTr="002941B9">
        <w:tc>
          <w:tcPr>
            <w:tcW w:w="817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1</w:t>
            </w:r>
          </w:p>
        </w:tc>
        <w:tc>
          <w:tcPr>
            <w:tcW w:w="5563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3191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бесплатно</w:t>
            </w:r>
          </w:p>
        </w:tc>
      </w:tr>
      <w:tr w:rsidR="00BB7807" w:rsidTr="002941B9">
        <w:tc>
          <w:tcPr>
            <w:tcW w:w="817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2</w:t>
            </w:r>
          </w:p>
        </w:tc>
        <w:tc>
          <w:tcPr>
            <w:tcW w:w="5563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3191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4689.30</w:t>
            </w:r>
          </w:p>
        </w:tc>
      </w:tr>
      <w:tr w:rsidR="00BB7807" w:rsidTr="002941B9">
        <w:tc>
          <w:tcPr>
            <w:tcW w:w="817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3</w:t>
            </w:r>
          </w:p>
        </w:tc>
        <w:tc>
          <w:tcPr>
            <w:tcW w:w="5563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Перевозка тела (останков) умершего на кладбище (в крематорий)</w:t>
            </w:r>
          </w:p>
        </w:tc>
        <w:tc>
          <w:tcPr>
            <w:tcW w:w="3191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867.84</w:t>
            </w:r>
          </w:p>
        </w:tc>
      </w:tr>
      <w:tr w:rsidR="00BB7807" w:rsidTr="002941B9">
        <w:tc>
          <w:tcPr>
            <w:tcW w:w="817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4</w:t>
            </w:r>
          </w:p>
        </w:tc>
        <w:tc>
          <w:tcPr>
            <w:tcW w:w="5563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Погребение (кремация с последующей выдачей урны с прахом)</w:t>
            </w:r>
          </w:p>
        </w:tc>
        <w:tc>
          <w:tcPr>
            <w:tcW w:w="3191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867.84</w:t>
            </w:r>
          </w:p>
        </w:tc>
      </w:tr>
      <w:tr w:rsidR="00BB7807" w:rsidTr="002941B9">
        <w:tc>
          <w:tcPr>
            <w:tcW w:w="817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63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Итого:</w:t>
            </w:r>
          </w:p>
        </w:tc>
        <w:tc>
          <w:tcPr>
            <w:tcW w:w="3191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6 424.98</w:t>
            </w:r>
          </w:p>
        </w:tc>
      </w:tr>
    </w:tbl>
    <w:p w:rsidR="00BB7807" w:rsidRDefault="00BB7807" w:rsidP="00404015">
      <w:pPr>
        <w:tabs>
          <w:tab w:val="left" w:pos="3390"/>
        </w:tabs>
        <w:jc w:val="center"/>
        <w:rPr>
          <w:b/>
          <w:sz w:val="28"/>
          <w:szCs w:val="28"/>
        </w:rPr>
      </w:pPr>
    </w:p>
    <w:p w:rsidR="00BB7807" w:rsidRDefault="00BB7807" w:rsidP="00404015">
      <w:pPr>
        <w:tabs>
          <w:tab w:val="left" w:pos="3390"/>
        </w:tabs>
        <w:jc w:val="center"/>
        <w:rPr>
          <w:b/>
          <w:sz w:val="28"/>
          <w:szCs w:val="28"/>
        </w:rPr>
      </w:pPr>
    </w:p>
    <w:p w:rsidR="00BB7807" w:rsidRDefault="00BB7807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53C79">
      <w:pPr>
        <w:tabs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2 </w:t>
      </w:r>
    </w:p>
    <w:p w:rsidR="00BB7807" w:rsidRDefault="00BB7807" w:rsidP="00510070">
      <w:pPr>
        <w:tabs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BB7807" w:rsidRDefault="00BB7807" w:rsidP="00053C79">
      <w:pPr>
        <w:tabs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Пушанинского  сельсовета </w:t>
      </w:r>
    </w:p>
    <w:p w:rsidR="00BB7807" w:rsidRDefault="00BB7807" w:rsidP="00053C79">
      <w:pPr>
        <w:tabs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Белинского района Пензенской области</w:t>
      </w:r>
    </w:p>
    <w:p w:rsidR="00BB7807" w:rsidRPr="00C33937" w:rsidRDefault="00BB7807" w:rsidP="00461EA5">
      <w:pPr>
        <w:tabs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C33937">
        <w:rPr>
          <w:sz w:val="28"/>
          <w:szCs w:val="28"/>
        </w:rPr>
        <w:t>т</w:t>
      </w:r>
      <w:r>
        <w:rPr>
          <w:sz w:val="28"/>
          <w:szCs w:val="28"/>
        </w:rPr>
        <w:t xml:space="preserve"> 28.01.2021г. </w:t>
      </w:r>
      <w:r w:rsidRPr="00C33937">
        <w:rPr>
          <w:sz w:val="28"/>
          <w:szCs w:val="28"/>
        </w:rPr>
        <w:t>№</w:t>
      </w:r>
      <w:r>
        <w:rPr>
          <w:sz w:val="28"/>
          <w:szCs w:val="28"/>
        </w:rPr>
        <w:t xml:space="preserve"> 5</w:t>
      </w:r>
    </w:p>
    <w:p w:rsidR="00BB7807" w:rsidRPr="00C33937" w:rsidRDefault="00BB7807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Default="00BB7807" w:rsidP="00053C79">
      <w:pPr>
        <w:tabs>
          <w:tab w:val="left" w:pos="1140"/>
        </w:tabs>
        <w:jc w:val="right"/>
        <w:rPr>
          <w:sz w:val="28"/>
          <w:szCs w:val="28"/>
        </w:rPr>
      </w:pPr>
    </w:p>
    <w:p w:rsidR="00BB7807" w:rsidRPr="00404015" w:rsidRDefault="00BB7807" w:rsidP="00053C79">
      <w:pPr>
        <w:tabs>
          <w:tab w:val="left" w:pos="3390"/>
        </w:tabs>
        <w:jc w:val="center"/>
        <w:rPr>
          <w:b/>
          <w:sz w:val="28"/>
          <w:szCs w:val="28"/>
        </w:rPr>
      </w:pPr>
      <w:r w:rsidRPr="00404015">
        <w:rPr>
          <w:b/>
          <w:sz w:val="28"/>
          <w:szCs w:val="28"/>
        </w:rPr>
        <w:t>Стоимость</w:t>
      </w:r>
    </w:p>
    <w:p w:rsidR="00BB7807" w:rsidRPr="00404015" w:rsidRDefault="00BB7807" w:rsidP="00053C79">
      <w:pPr>
        <w:tabs>
          <w:tab w:val="left" w:pos="3390"/>
        </w:tabs>
        <w:jc w:val="center"/>
        <w:rPr>
          <w:b/>
          <w:sz w:val="28"/>
          <w:szCs w:val="28"/>
        </w:rPr>
      </w:pPr>
      <w:r w:rsidRPr="00404015">
        <w:rPr>
          <w:b/>
          <w:sz w:val="28"/>
          <w:szCs w:val="28"/>
        </w:rPr>
        <w:t>гарантированного перечня услуг по погребению</w:t>
      </w:r>
    </w:p>
    <w:p w:rsidR="00BB7807" w:rsidRDefault="00BB7807" w:rsidP="00053C79">
      <w:pPr>
        <w:tabs>
          <w:tab w:val="left" w:pos="339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Pr="00910863">
        <w:rPr>
          <w:b/>
          <w:sz w:val="28"/>
          <w:szCs w:val="28"/>
        </w:rPr>
        <w:t>Пушанинского</w:t>
      </w:r>
      <w:r>
        <w:rPr>
          <w:b/>
          <w:sz w:val="28"/>
          <w:szCs w:val="28"/>
        </w:rPr>
        <w:t xml:space="preserve"> сельсовете </w:t>
      </w:r>
      <w:r w:rsidRPr="00BA4E1A">
        <w:rPr>
          <w:b/>
          <w:sz w:val="28"/>
          <w:szCs w:val="28"/>
        </w:rPr>
        <w:t xml:space="preserve">Белинского района Пензенской области </w:t>
      </w:r>
      <w:r>
        <w:rPr>
          <w:b/>
          <w:sz w:val="28"/>
          <w:szCs w:val="28"/>
        </w:rPr>
        <w:t>лицам не имеющих супруга, близких родственников, иных родственников либо законного представителя умершего</w:t>
      </w:r>
    </w:p>
    <w:p w:rsidR="00BB7807" w:rsidRDefault="00BB7807" w:rsidP="00053C79">
      <w:pPr>
        <w:tabs>
          <w:tab w:val="left" w:pos="3390"/>
        </w:tabs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563"/>
        <w:gridCol w:w="3191"/>
      </w:tblGrid>
      <w:tr w:rsidR="00BB7807" w:rsidTr="002941B9">
        <w:tc>
          <w:tcPr>
            <w:tcW w:w="817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№ п/п</w:t>
            </w:r>
          </w:p>
        </w:tc>
        <w:tc>
          <w:tcPr>
            <w:tcW w:w="5563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Наименование услуг</w:t>
            </w:r>
          </w:p>
        </w:tc>
        <w:tc>
          <w:tcPr>
            <w:tcW w:w="3191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Тариф, руб.коп.</w:t>
            </w:r>
          </w:p>
        </w:tc>
      </w:tr>
      <w:tr w:rsidR="00BB7807" w:rsidTr="002941B9">
        <w:tc>
          <w:tcPr>
            <w:tcW w:w="817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1</w:t>
            </w:r>
          </w:p>
        </w:tc>
        <w:tc>
          <w:tcPr>
            <w:tcW w:w="5563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3191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бесплатно</w:t>
            </w:r>
          </w:p>
        </w:tc>
      </w:tr>
      <w:tr w:rsidR="00BB7807" w:rsidTr="002941B9">
        <w:tc>
          <w:tcPr>
            <w:tcW w:w="817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2</w:t>
            </w:r>
          </w:p>
        </w:tc>
        <w:tc>
          <w:tcPr>
            <w:tcW w:w="5563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 xml:space="preserve">Предоставление гроба </w:t>
            </w:r>
          </w:p>
        </w:tc>
        <w:tc>
          <w:tcPr>
            <w:tcW w:w="3191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3821.46</w:t>
            </w:r>
          </w:p>
        </w:tc>
      </w:tr>
      <w:tr w:rsidR="00BB7807" w:rsidTr="002941B9">
        <w:tc>
          <w:tcPr>
            <w:tcW w:w="817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3</w:t>
            </w:r>
          </w:p>
        </w:tc>
        <w:tc>
          <w:tcPr>
            <w:tcW w:w="5563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Облачение тела</w:t>
            </w:r>
          </w:p>
        </w:tc>
        <w:tc>
          <w:tcPr>
            <w:tcW w:w="3191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867.84</w:t>
            </w:r>
          </w:p>
        </w:tc>
      </w:tr>
      <w:tr w:rsidR="00BB7807" w:rsidTr="002941B9">
        <w:tc>
          <w:tcPr>
            <w:tcW w:w="817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4</w:t>
            </w:r>
          </w:p>
        </w:tc>
        <w:tc>
          <w:tcPr>
            <w:tcW w:w="5563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Перевозка умершего на кладбище (в крематорий)</w:t>
            </w:r>
          </w:p>
        </w:tc>
        <w:tc>
          <w:tcPr>
            <w:tcW w:w="3191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867.84</w:t>
            </w:r>
          </w:p>
        </w:tc>
      </w:tr>
      <w:tr w:rsidR="00BB7807" w:rsidTr="002941B9">
        <w:tc>
          <w:tcPr>
            <w:tcW w:w="817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5</w:t>
            </w:r>
          </w:p>
        </w:tc>
        <w:tc>
          <w:tcPr>
            <w:tcW w:w="5563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 xml:space="preserve">Погребение </w:t>
            </w:r>
          </w:p>
        </w:tc>
        <w:tc>
          <w:tcPr>
            <w:tcW w:w="3191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867.84</w:t>
            </w:r>
          </w:p>
        </w:tc>
      </w:tr>
      <w:tr w:rsidR="00BB7807" w:rsidTr="002941B9">
        <w:tc>
          <w:tcPr>
            <w:tcW w:w="817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63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both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Итого:</w:t>
            </w:r>
          </w:p>
        </w:tc>
        <w:tc>
          <w:tcPr>
            <w:tcW w:w="3191" w:type="dxa"/>
          </w:tcPr>
          <w:p w:rsidR="00BB7807" w:rsidRPr="002941B9" w:rsidRDefault="00BB7807" w:rsidP="002941B9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 w:rsidRPr="002941B9">
              <w:rPr>
                <w:sz w:val="28"/>
                <w:szCs w:val="28"/>
              </w:rPr>
              <w:t>6 424.98</w:t>
            </w:r>
          </w:p>
        </w:tc>
      </w:tr>
    </w:tbl>
    <w:p w:rsidR="00BB7807" w:rsidRDefault="00BB7807" w:rsidP="00053C79">
      <w:pPr>
        <w:tabs>
          <w:tab w:val="left" w:pos="3390"/>
        </w:tabs>
        <w:jc w:val="center"/>
        <w:rPr>
          <w:b/>
          <w:sz w:val="28"/>
          <w:szCs w:val="28"/>
        </w:rPr>
      </w:pPr>
    </w:p>
    <w:p w:rsidR="00BB7807" w:rsidRPr="003676E6" w:rsidRDefault="00BB7807" w:rsidP="003676E6">
      <w:pPr>
        <w:tabs>
          <w:tab w:val="left" w:pos="3390"/>
        </w:tabs>
        <w:jc w:val="both"/>
        <w:rPr>
          <w:sz w:val="28"/>
          <w:szCs w:val="28"/>
        </w:rPr>
      </w:pPr>
      <w:bookmarkStart w:id="0" w:name="_GoBack"/>
      <w:bookmarkEnd w:id="0"/>
    </w:p>
    <w:sectPr w:rsidR="00BB7807" w:rsidRPr="003676E6" w:rsidSect="00777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008A"/>
    <w:rsid w:val="000158A4"/>
    <w:rsid w:val="00022DF7"/>
    <w:rsid w:val="00053C79"/>
    <w:rsid w:val="00071B17"/>
    <w:rsid w:val="00091C3E"/>
    <w:rsid w:val="000A4097"/>
    <w:rsid w:val="000C03A7"/>
    <w:rsid w:val="000E3431"/>
    <w:rsid w:val="000F4D37"/>
    <w:rsid w:val="00180AB8"/>
    <w:rsid w:val="00182DA5"/>
    <w:rsid w:val="001915D6"/>
    <w:rsid w:val="001B1239"/>
    <w:rsid w:val="001B126C"/>
    <w:rsid w:val="001F6701"/>
    <w:rsid w:val="002027CC"/>
    <w:rsid w:val="002166A7"/>
    <w:rsid w:val="00222347"/>
    <w:rsid w:val="00252118"/>
    <w:rsid w:val="002677FF"/>
    <w:rsid w:val="00272780"/>
    <w:rsid w:val="0028362E"/>
    <w:rsid w:val="002941B9"/>
    <w:rsid w:val="002A2948"/>
    <w:rsid w:val="002C0420"/>
    <w:rsid w:val="002F16C5"/>
    <w:rsid w:val="002F3042"/>
    <w:rsid w:val="002F68CB"/>
    <w:rsid w:val="00301C57"/>
    <w:rsid w:val="00304ABD"/>
    <w:rsid w:val="0031019F"/>
    <w:rsid w:val="003432C3"/>
    <w:rsid w:val="0035008A"/>
    <w:rsid w:val="003676E6"/>
    <w:rsid w:val="00371CEE"/>
    <w:rsid w:val="00390804"/>
    <w:rsid w:val="003A42FB"/>
    <w:rsid w:val="003B2CC2"/>
    <w:rsid w:val="003C0828"/>
    <w:rsid w:val="003F3E9C"/>
    <w:rsid w:val="00404015"/>
    <w:rsid w:val="004408EE"/>
    <w:rsid w:val="00446776"/>
    <w:rsid w:val="00461EA5"/>
    <w:rsid w:val="004904EE"/>
    <w:rsid w:val="00494041"/>
    <w:rsid w:val="004B61C2"/>
    <w:rsid w:val="004E0644"/>
    <w:rsid w:val="00510070"/>
    <w:rsid w:val="00553641"/>
    <w:rsid w:val="005C2246"/>
    <w:rsid w:val="005F376A"/>
    <w:rsid w:val="00644EB8"/>
    <w:rsid w:val="00661FC9"/>
    <w:rsid w:val="006931EC"/>
    <w:rsid w:val="00693B90"/>
    <w:rsid w:val="006A0D0D"/>
    <w:rsid w:val="006B3B4D"/>
    <w:rsid w:val="006C00E1"/>
    <w:rsid w:val="006F13EB"/>
    <w:rsid w:val="00702FAB"/>
    <w:rsid w:val="00735D48"/>
    <w:rsid w:val="007478C4"/>
    <w:rsid w:val="0075371F"/>
    <w:rsid w:val="00756E0F"/>
    <w:rsid w:val="00777879"/>
    <w:rsid w:val="007B23AA"/>
    <w:rsid w:val="007B3DB0"/>
    <w:rsid w:val="007D12B1"/>
    <w:rsid w:val="007D1654"/>
    <w:rsid w:val="008031CD"/>
    <w:rsid w:val="00827E74"/>
    <w:rsid w:val="00864DC3"/>
    <w:rsid w:val="00870913"/>
    <w:rsid w:val="008A01A3"/>
    <w:rsid w:val="008A5370"/>
    <w:rsid w:val="008D12F2"/>
    <w:rsid w:val="008E77B9"/>
    <w:rsid w:val="008F37E5"/>
    <w:rsid w:val="009014F8"/>
    <w:rsid w:val="00910863"/>
    <w:rsid w:val="00922EC1"/>
    <w:rsid w:val="009556CE"/>
    <w:rsid w:val="0095767A"/>
    <w:rsid w:val="00957D54"/>
    <w:rsid w:val="00967420"/>
    <w:rsid w:val="00982CA8"/>
    <w:rsid w:val="00984E88"/>
    <w:rsid w:val="009D3EEC"/>
    <w:rsid w:val="009E02EB"/>
    <w:rsid w:val="00A04574"/>
    <w:rsid w:val="00A267BA"/>
    <w:rsid w:val="00A33A85"/>
    <w:rsid w:val="00A859D6"/>
    <w:rsid w:val="00A8606C"/>
    <w:rsid w:val="00AE0C9F"/>
    <w:rsid w:val="00B15E48"/>
    <w:rsid w:val="00B23C95"/>
    <w:rsid w:val="00BA4E1A"/>
    <w:rsid w:val="00BB7807"/>
    <w:rsid w:val="00BD6FA7"/>
    <w:rsid w:val="00C1256E"/>
    <w:rsid w:val="00C33937"/>
    <w:rsid w:val="00C34F03"/>
    <w:rsid w:val="00C36489"/>
    <w:rsid w:val="00C64064"/>
    <w:rsid w:val="00C84397"/>
    <w:rsid w:val="00C912D1"/>
    <w:rsid w:val="00CE35FD"/>
    <w:rsid w:val="00D30876"/>
    <w:rsid w:val="00D33EFB"/>
    <w:rsid w:val="00D35801"/>
    <w:rsid w:val="00D57D3E"/>
    <w:rsid w:val="00D80C2C"/>
    <w:rsid w:val="00D914C5"/>
    <w:rsid w:val="00DA5B8E"/>
    <w:rsid w:val="00DC059B"/>
    <w:rsid w:val="00E04A4D"/>
    <w:rsid w:val="00E24A8F"/>
    <w:rsid w:val="00E45BDA"/>
    <w:rsid w:val="00EE36B6"/>
    <w:rsid w:val="00F47ADE"/>
    <w:rsid w:val="00F83FD3"/>
    <w:rsid w:val="00F94BBF"/>
    <w:rsid w:val="00FF6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94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5008A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5008A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008A"/>
    <w:rPr>
      <w:rFonts w:ascii="Tahoma" w:hAnsi="Tahoma" w:cs="Times New Roman"/>
      <w:sz w:val="16"/>
      <w:lang w:eastAsia="ru-RU"/>
    </w:rPr>
  </w:style>
  <w:style w:type="table" w:styleId="TableGrid">
    <w:name w:val="Table Grid"/>
    <w:basedOn w:val="TableNormal"/>
    <w:uiPriority w:val="99"/>
    <w:rsid w:val="004040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48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552</Words>
  <Characters>3149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sasha</dc:creator>
  <cp:keywords/>
  <dc:description/>
  <cp:lastModifiedBy>111</cp:lastModifiedBy>
  <cp:revision>3</cp:revision>
  <cp:lastPrinted>2020-01-31T05:45:00Z</cp:lastPrinted>
  <dcterms:created xsi:type="dcterms:W3CDTF">2021-02-01T05:13:00Z</dcterms:created>
  <dcterms:modified xsi:type="dcterms:W3CDTF">2021-02-01T05:22:00Z</dcterms:modified>
</cp:coreProperties>
</file>