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E2" w:rsidRDefault="005E00E2" w:rsidP="001D08DC">
      <w:pPr>
        <w:rPr>
          <w:color w:val="FF0000"/>
        </w:rPr>
      </w:pPr>
    </w:p>
    <w:p w:rsidR="005E00E2" w:rsidRDefault="005E00E2" w:rsidP="001D08DC">
      <w:pPr>
        <w:rPr>
          <w:color w:val="FF0000"/>
        </w:rPr>
      </w:pPr>
    </w:p>
    <w:p w:rsidR="005E00E2" w:rsidRDefault="005E00E2" w:rsidP="00303C44">
      <w:pPr>
        <w:jc w:val="center"/>
        <w:rPr>
          <w:color w:val="FF0000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" style="position:absolute;left:0;text-align:left;margin-left:228pt;margin-top:-13.9pt;width:56.7pt;height:75.05pt;z-index:251658240;visibility:visible">
            <v:imagedata r:id="rId6" o:title=""/>
          </v:shape>
        </w:pict>
      </w:r>
    </w:p>
    <w:p w:rsidR="005E00E2" w:rsidRDefault="005E00E2" w:rsidP="001D08DC">
      <w:pPr>
        <w:jc w:val="center"/>
      </w:pPr>
    </w:p>
    <w:p w:rsidR="005E00E2" w:rsidRDefault="005E00E2" w:rsidP="001D08DC">
      <w:pPr>
        <w:pStyle w:val="Heading1"/>
        <w:tabs>
          <w:tab w:val="left" w:pos="0"/>
        </w:tabs>
      </w:pPr>
    </w:p>
    <w:p w:rsidR="005E00E2" w:rsidRDefault="005E00E2" w:rsidP="001D08DC">
      <w:pPr>
        <w:pStyle w:val="Heading1"/>
        <w:tabs>
          <w:tab w:val="left" w:pos="0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АДМИНИСТРАЦИЯ </w:t>
      </w:r>
    </w:p>
    <w:p w:rsidR="005E00E2" w:rsidRDefault="005E00E2" w:rsidP="001D08DC">
      <w:pPr>
        <w:pStyle w:val="Heading1"/>
        <w:tabs>
          <w:tab w:val="left" w:pos="0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ПУШАНИНСКОГО СЕЛЬСОВЕТА</w:t>
      </w:r>
    </w:p>
    <w:p w:rsidR="005E00E2" w:rsidRDefault="005E00E2" w:rsidP="001D08DC">
      <w:pPr>
        <w:pStyle w:val="Heading1"/>
        <w:tabs>
          <w:tab w:val="num" w:pos="0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БЕЛИНСКОГО РАЙОНА ПЕНЗЕНСКОЙ ОБЛАСТИ</w:t>
      </w:r>
    </w:p>
    <w:p w:rsidR="005E00E2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E00E2" w:rsidRPr="00390529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052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ПОСТАНОВЛЕНИЕ</w:t>
      </w:r>
    </w:p>
    <w:p w:rsidR="005E00E2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00E2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1D08D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04.02.2020    </w:t>
      </w:r>
      <w:r w:rsidRPr="001D08D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:rsidR="005E00E2" w:rsidRPr="001D08DC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08D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Пушанино</w:t>
      </w:r>
    </w:p>
    <w:p w:rsidR="005E00E2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E00E2" w:rsidRPr="00390529" w:rsidRDefault="005E00E2" w:rsidP="00384F63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О внесении изменений в Р</w:t>
      </w:r>
      <w:r w:rsidRPr="0039052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еестр муниципальных услуг 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Пушанин</w:t>
      </w:r>
      <w:r w:rsidRPr="001D08DC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ского сельсовета</w:t>
      </w:r>
      <w:r w:rsidRPr="00390529">
        <w:rPr>
          <w:rFonts w:ascii="Times New Roman" w:hAnsi="Times New Roman" w:cs="Times New Roman"/>
          <w:b/>
          <w:bCs/>
          <w:color w:val="0000FF"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Белинского</w:t>
      </w:r>
      <w:r w:rsidRPr="00390529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района Пензенской области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00E2" w:rsidRPr="001D08DC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Pr="002475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06</w:t>
      </w:r>
      <w:r w:rsidRPr="002475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2475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 w:rsidRPr="002475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131</w:t>
      </w:r>
      <w:r w:rsidRPr="002475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-ФЗ «Об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общих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принципах организации местного самоуправления в Российской Федерации</w:t>
      </w:r>
      <w:r w:rsidRPr="002475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(с изменениями и дополнениями), в целях учета, анализа видов и количества муниципальных услуг, эффективности их предоставления, руководствуясь 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27.07.2010 № 210-ФЗ «Об организации предоставления государственных и муниципальных услуг», руководствуясь </w:t>
      </w:r>
      <w:hyperlink r:id="rId7" w:tgtFrame="_blank" w:history="1">
        <w:r w:rsidRPr="001D08D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Уставом </w:t>
        </w:r>
        <w:r>
          <w:rPr>
            <w:rFonts w:ascii="Times New Roman" w:hAnsi="Times New Roman" w:cs="Times New Roman"/>
            <w:sz w:val="28"/>
            <w:szCs w:val="28"/>
            <w:lang w:eastAsia="ru-RU"/>
          </w:rPr>
          <w:t>Пушанин</w:t>
        </w:r>
        <w:r w:rsidRPr="001D08DC">
          <w:rPr>
            <w:rFonts w:ascii="Times New Roman" w:hAnsi="Times New Roman" w:cs="Times New Roman"/>
            <w:sz w:val="28"/>
            <w:szCs w:val="28"/>
            <w:lang w:eastAsia="ru-RU"/>
          </w:rPr>
          <w:t>ского сельсовета Белинского района Пензенской области</w:t>
        </w:r>
      </w:hyperlink>
      <w:r w:rsidRPr="001D08DC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E00E2" w:rsidRPr="00390529" w:rsidRDefault="005E00E2" w:rsidP="00384F63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Администрация </w:t>
      </w:r>
      <w:r>
        <w:rPr>
          <w:rFonts w:ascii="Times New Roman" w:hAnsi="Times New Roman" w:cs="Times New Roman"/>
          <w:sz w:val="28"/>
          <w:szCs w:val="28"/>
          <w:lang w:eastAsia="ru-RU"/>
        </w:rPr>
        <w:t>Пушанин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ского  сельсовета</w:t>
      </w:r>
      <w:r w:rsidRPr="00390529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Белинского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 </w:t>
      </w:r>
      <w:r w:rsidRPr="00EE50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постановляет: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E00E2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503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1.Внести изменения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503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еестр муниципальных услуг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Пушанин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ского сельсовета</w:t>
      </w:r>
      <w:r w:rsidRPr="001503DE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Белинского</w:t>
      </w:r>
      <w:r w:rsidRPr="001503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Пушанин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ского сельсовета</w:t>
      </w:r>
      <w:r w:rsidRPr="001503DE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Белинского района Пензенской области от 28.10.2019 №101</w:t>
      </w:r>
      <w:r w:rsidRPr="001503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изложив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1503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приложению</w:t>
      </w:r>
      <w:r w:rsidRPr="001503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 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астоящее постановление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публиковать в информационном бюллетене 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Сельский вестник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Пушанин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ского сельсовета</w:t>
      </w:r>
      <w:r w:rsidRPr="001503DE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сети «Интернет»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Настоящее постановление вступает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законную 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силу на следующий день после дня его официального опубликования.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Контроль за исполнением настоящего постановления возложить на главу администрации </w:t>
      </w:r>
      <w:r>
        <w:rPr>
          <w:rFonts w:ascii="Times New Roman" w:hAnsi="Times New Roman" w:cs="Times New Roman"/>
          <w:sz w:val="28"/>
          <w:szCs w:val="28"/>
          <w:lang w:eastAsia="ru-RU"/>
        </w:rPr>
        <w:t>Пушанин</w:t>
      </w:r>
      <w:r w:rsidRPr="001D08DC">
        <w:rPr>
          <w:rFonts w:ascii="Times New Roman" w:hAnsi="Times New Roman" w:cs="Times New Roman"/>
          <w:sz w:val="28"/>
          <w:szCs w:val="28"/>
          <w:lang w:eastAsia="ru-RU"/>
        </w:rPr>
        <w:t>ского сельсовета</w:t>
      </w:r>
      <w:r w:rsidRPr="001503DE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Белинского</w:t>
      </w: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области.</w:t>
      </w:r>
    </w:p>
    <w:p w:rsidR="005E00E2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E00E2" w:rsidRPr="004F2FCD" w:rsidRDefault="005E00E2" w:rsidP="00384F6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Глава администрации </w:t>
      </w:r>
      <w:r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                                 </w:t>
      </w:r>
      <w:r w:rsidRPr="004F2FCD">
        <w:rPr>
          <w:rFonts w:ascii="Times New Roman" w:hAnsi="Times New Roman" w:cs="Times New Roman"/>
          <w:sz w:val="28"/>
          <w:szCs w:val="28"/>
          <w:lang w:eastAsia="ru-RU"/>
        </w:rPr>
        <w:t>Т.П.Булдышкина</w:t>
      </w:r>
    </w:p>
    <w:p w:rsidR="005E00E2" w:rsidRPr="0062748B" w:rsidRDefault="005E00E2" w:rsidP="00384F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  <w:sectPr w:rsidR="005E00E2" w:rsidRPr="0062748B" w:rsidSect="007168E1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</w:p>
    <w:p w:rsidR="005E00E2" w:rsidRPr="00034866" w:rsidRDefault="005E00E2" w:rsidP="00384F6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E00E2" w:rsidRPr="00390529" w:rsidRDefault="005E00E2" w:rsidP="00384F6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к</w:t>
      </w:r>
    </w:p>
    <w:p w:rsidR="005E00E2" w:rsidRPr="001D08DC" w:rsidRDefault="005E00E2" w:rsidP="00384F6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3905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 </w:t>
      </w:r>
      <w:r>
        <w:rPr>
          <w:rFonts w:ascii="Times New Roman" w:hAnsi="Times New Roman" w:cs="Times New Roman"/>
          <w:lang w:eastAsia="ru-RU"/>
        </w:rPr>
        <w:t>Пушанин</w:t>
      </w:r>
      <w:r w:rsidRPr="001D08DC">
        <w:rPr>
          <w:rFonts w:ascii="Times New Roman" w:hAnsi="Times New Roman" w:cs="Times New Roman"/>
          <w:lang w:eastAsia="ru-RU"/>
        </w:rPr>
        <w:t>ского сельсовета</w:t>
      </w:r>
    </w:p>
    <w:p w:rsidR="005E00E2" w:rsidRPr="00390529" w:rsidRDefault="005E00E2" w:rsidP="00384F6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Белинского</w:t>
      </w:r>
      <w:r w:rsidRPr="003905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 Пензенской области</w:t>
      </w:r>
    </w:p>
    <w:p w:rsidR="005E00E2" w:rsidRPr="004920AE" w:rsidRDefault="005E00E2" w:rsidP="00384F6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4920AE">
        <w:rPr>
          <w:rFonts w:ascii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04.02.2020 </w:t>
      </w:r>
      <w:r w:rsidRPr="004920AE">
        <w:rPr>
          <w:rFonts w:ascii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p w:rsidR="005E00E2" w:rsidRPr="00390529" w:rsidRDefault="005E00E2" w:rsidP="00384F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05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00E2" w:rsidRDefault="005E00E2" w:rsidP="00ED60E5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  <w:lang w:eastAsia="ru-RU"/>
        </w:rPr>
        <w:t>Реестр муниципальных услуг </w:t>
      </w:r>
      <w:r>
        <w:rPr>
          <w:rFonts w:ascii="Times New Roman" w:hAnsi="Times New Roman" w:cs="Times New Roman"/>
          <w:b/>
          <w:bCs/>
          <w:sz w:val="30"/>
          <w:szCs w:val="30"/>
          <w:lang w:eastAsia="ru-RU"/>
        </w:rPr>
        <w:t xml:space="preserve">Пушанинского сельсовета 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  <w:lang w:eastAsia="ru-RU"/>
        </w:rPr>
        <w:t>Белинского района Пензенской области</w:t>
      </w:r>
    </w:p>
    <w:p w:rsidR="005E00E2" w:rsidRDefault="005E00E2" w:rsidP="00ED60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29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878"/>
        <w:gridCol w:w="7848"/>
        <w:gridCol w:w="2255"/>
        <w:gridCol w:w="2302"/>
        <w:gridCol w:w="29"/>
        <w:gridCol w:w="1983"/>
      </w:tblGrid>
      <w:tr w:rsidR="005E00E2">
        <w:trPr>
          <w:trHeight w:val="524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Перечень муниципальных услуг, предоставляемых органами местного самоуправления Пушанинского сельсовета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Белинского района Пензенской области</w:t>
            </w:r>
          </w:p>
        </w:tc>
      </w:tr>
      <w:tr w:rsidR="005E00E2" w:rsidTr="006E248C">
        <w:trPr>
          <w:trHeight w:val="1047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самоуправления, предоставляющий муниципальную услугу и структурное подразделение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об административном регламенте (№ и дата МНПА)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услуг, которые являются необходимыми и обязательными для предоставления муниципальной услуги</w:t>
            </w:r>
          </w:p>
        </w:tc>
      </w:tr>
      <w:tr w:rsidR="005E00E2" w:rsidTr="006E248C">
        <w:trPr>
          <w:trHeight w:val="652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Изготовление и выдача справки о проживание и принадлежности домовладения 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от 08.05.2015 № 39 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52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и выдача справки о наличии и площади земельного участка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08.05.2015 № 38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837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Изготовление и выдача справки о месте жительства умершего 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08.05.2019 № 37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52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и выдача справки о составе семьи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08.05.2019 № 40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52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 от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49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52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реестра муниципального имущества.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52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муниципального имущества в аренду.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Пушанинского сельсовета 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66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796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на учет малоимущих граждан в качестве нуждающихся в жилых помещениях                                               Предоставление малоимущим гражданам по договорам социального найма жилых помещений муниципального жилищного фонда.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Пушанинского сельсовета 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 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.05.2015 № 42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Признание жилых помещений муниципального жилищного фонда непригодными для проживания.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Признание частных жилых помещений пригодными (непригодными) для проживания граждан.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Выдача порубочного билета и (или) разрешения на пересадку деревьев и кустарников.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Пушанинского сельсовета 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 от 29.06.2017   </w:t>
            </w:r>
            <w:hyperlink r:id="rId8" w:tgtFrame="_blank" w:history="1">
              <w:r>
                <w:rPr>
                  <w:rStyle w:val="Hyperlink"/>
                  <w:sz w:val="24"/>
                  <w:szCs w:val="24"/>
                </w:rPr>
                <w:t>№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Выдача разрешения на осуществление земляных работ.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Пушанинского сельсовета 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от 29.06.2017 </w:t>
            </w:r>
            <w:hyperlink r:id="rId9" w:tgtFrame="_blank" w:history="1">
              <w:r>
                <w:rPr>
                  <w:rStyle w:val="Hyperlink"/>
                  <w:sz w:val="24"/>
                  <w:szCs w:val="24"/>
                </w:rPr>
                <w:t>№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28.06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№ 72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Выдача специального разрешения 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данного транспортного средства проходит в границах населенных пунктов сельского поселения и указанные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Пушанинского сельсовета 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от 05.03.2019 </w:t>
            </w:r>
            <w:hyperlink r:id="rId10" w:tgtFrame="_blank" w:history="1">
              <w:r>
                <w:rPr>
                  <w:rStyle w:val="Hyperlink"/>
                  <w:sz w:val="24"/>
                  <w:szCs w:val="24"/>
                </w:rPr>
                <w:t>№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пенсии за выслугу лет муниципальным служащим.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муниципального имущества в безвозмездное пользование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Присвоение и аннулирование адресов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.05.2019 № 52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муниципального имущества в доверительное управление.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 w:rsidP="00264574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04.02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 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 w:rsidP="00264574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Принятие решения об изъятии земельного участка, для муниципальных нужд, в том числе для размещения объектов местного значения.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Выдача разрешения на право организации розничного рынка.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от 04.02.2020 №10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Выдача копий муниципальных правовых актов.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от  20.08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№ 84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6F1D">
              <w:rPr>
                <w:rFonts w:ascii="Times New Roman" w:hAnsi="Times New Roman" w:cs="Times New Roman"/>
                <w:sz w:val="24"/>
                <w:szCs w:val="24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Пушанинского сельсовета</w:t>
            </w:r>
          </w:p>
        </w:tc>
        <w:tc>
          <w:tcPr>
            <w:tcW w:w="2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>
        <w:trPr>
          <w:trHeight w:val="68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Перечень услуг,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бюджета Пушанинского сельсовета Белинского района Пензенской области</w:t>
            </w:r>
          </w:p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0E2" w:rsidTr="006E248C">
        <w:trPr>
          <w:trHeight w:val="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№N п/п</w:t>
            </w:r>
          </w:p>
        </w:tc>
        <w:tc>
          <w:tcPr>
            <w:tcW w:w="7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муниципальных учреждений и организаций, предоставляющих услугу</w:t>
            </w:r>
          </w:p>
        </w:tc>
      </w:tr>
      <w:tr w:rsidR="005E00E2" w:rsidTr="006E248C">
        <w:trPr>
          <w:trHeight w:val="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E2" w:rsidRDefault="005E00E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E00E2" w:rsidRDefault="005E00E2" w:rsidP="00ED60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00E2" w:rsidRDefault="005E00E2" w:rsidP="00ED60E5">
      <w:pPr>
        <w:spacing w:after="0" w:line="240" w:lineRule="auto"/>
        <w:rPr>
          <w:rFonts w:ascii="Times New Roman" w:hAnsi="Times New Roman" w:cs="Times New Roman"/>
        </w:rPr>
      </w:pPr>
    </w:p>
    <w:p w:rsidR="005E00E2" w:rsidRPr="00034866" w:rsidRDefault="005E00E2" w:rsidP="00ED60E5">
      <w:pPr>
        <w:spacing w:after="0" w:line="240" w:lineRule="auto"/>
        <w:ind w:firstLine="567"/>
        <w:jc w:val="center"/>
      </w:pPr>
    </w:p>
    <w:sectPr w:rsidR="005E00E2" w:rsidRPr="00034866" w:rsidSect="0039052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0E2" w:rsidRDefault="005E00E2" w:rsidP="007168E1">
      <w:pPr>
        <w:spacing w:after="0" w:line="240" w:lineRule="auto"/>
      </w:pPr>
      <w:r>
        <w:separator/>
      </w:r>
    </w:p>
  </w:endnote>
  <w:endnote w:type="continuationSeparator" w:id="1">
    <w:p w:rsidR="005E00E2" w:rsidRDefault="005E00E2" w:rsidP="00716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0E2" w:rsidRDefault="005E00E2" w:rsidP="007168E1">
      <w:pPr>
        <w:spacing w:after="0" w:line="240" w:lineRule="auto"/>
      </w:pPr>
      <w:r>
        <w:separator/>
      </w:r>
    </w:p>
  </w:footnote>
  <w:footnote w:type="continuationSeparator" w:id="1">
    <w:p w:rsidR="005E00E2" w:rsidRDefault="005E00E2" w:rsidP="00716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529"/>
    <w:rsid w:val="00005839"/>
    <w:rsid w:val="00014DEC"/>
    <w:rsid w:val="00022EC0"/>
    <w:rsid w:val="00034866"/>
    <w:rsid w:val="000702FA"/>
    <w:rsid w:val="000729AD"/>
    <w:rsid w:val="000F5618"/>
    <w:rsid w:val="00107814"/>
    <w:rsid w:val="0011461D"/>
    <w:rsid w:val="00125E14"/>
    <w:rsid w:val="00137B2D"/>
    <w:rsid w:val="001503DE"/>
    <w:rsid w:val="00173091"/>
    <w:rsid w:val="001A5A58"/>
    <w:rsid w:val="001B2EAB"/>
    <w:rsid w:val="001C5C5B"/>
    <w:rsid w:val="001D08DC"/>
    <w:rsid w:val="001F302B"/>
    <w:rsid w:val="00212787"/>
    <w:rsid w:val="002475D6"/>
    <w:rsid w:val="00264574"/>
    <w:rsid w:val="002C2709"/>
    <w:rsid w:val="002C3346"/>
    <w:rsid w:val="00303C44"/>
    <w:rsid w:val="0031542B"/>
    <w:rsid w:val="00317E15"/>
    <w:rsid w:val="0035184A"/>
    <w:rsid w:val="00384F63"/>
    <w:rsid w:val="00390529"/>
    <w:rsid w:val="00410012"/>
    <w:rsid w:val="004178F3"/>
    <w:rsid w:val="00427001"/>
    <w:rsid w:val="00434A8A"/>
    <w:rsid w:val="00445295"/>
    <w:rsid w:val="00452FCB"/>
    <w:rsid w:val="004602C1"/>
    <w:rsid w:val="004920AE"/>
    <w:rsid w:val="004971FD"/>
    <w:rsid w:val="004A39A8"/>
    <w:rsid w:val="004C2F3E"/>
    <w:rsid w:val="004F2FCD"/>
    <w:rsid w:val="00523283"/>
    <w:rsid w:val="005249FD"/>
    <w:rsid w:val="00587AF2"/>
    <w:rsid w:val="005955E1"/>
    <w:rsid w:val="005A2A31"/>
    <w:rsid w:val="005B02B8"/>
    <w:rsid w:val="005E00E2"/>
    <w:rsid w:val="00623A76"/>
    <w:rsid w:val="0062748B"/>
    <w:rsid w:val="00634EDD"/>
    <w:rsid w:val="006728D3"/>
    <w:rsid w:val="00692E64"/>
    <w:rsid w:val="006A35A8"/>
    <w:rsid w:val="006B6165"/>
    <w:rsid w:val="006C06C2"/>
    <w:rsid w:val="006E248C"/>
    <w:rsid w:val="007074C4"/>
    <w:rsid w:val="007076CB"/>
    <w:rsid w:val="007168E1"/>
    <w:rsid w:val="007431B6"/>
    <w:rsid w:val="00745A11"/>
    <w:rsid w:val="007917B0"/>
    <w:rsid w:val="00846C06"/>
    <w:rsid w:val="0085746D"/>
    <w:rsid w:val="008620FA"/>
    <w:rsid w:val="008805CF"/>
    <w:rsid w:val="008B775C"/>
    <w:rsid w:val="009334B2"/>
    <w:rsid w:val="00993652"/>
    <w:rsid w:val="009A3C3A"/>
    <w:rsid w:val="009E24AD"/>
    <w:rsid w:val="00A41BCD"/>
    <w:rsid w:val="00A5281C"/>
    <w:rsid w:val="00A941A9"/>
    <w:rsid w:val="00AB76C1"/>
    <w:rsid w:val="00AC0C09"/>
    <w:rsid w:val="00B4178A"/>
    <w:rsid w:val="00B47041"/>
    <w:rsid w:val="00B5371A"/>
    <w:rsid w:val="00B96469"/>
    <w:rsid w:val="00BA6AAE"/>
    <w:rsid w:val="00BB0711"/>
    <w:rsid w:val="00BB2A2A"/>
    <w:rsid w:val="00BD7CED"/>
    <w:rsid w:val="00BF6F1D"/>
    <w:rsid w:val="00C0159A"/>
    <w:rsid w:val="00C20C5D"/>
    <w:rsid w:val="00C34761"/>
    <w:rsid w:val="00C437E4"/>
    <w:rsid w:val="00C62004"/>
    <w:rsid w:val="00CF54E7"/>
    <w:rsid w:val="00D20234"/>
    <w:rsid w:val="00D33169"/>
    <w:rsid w:val="00D6234E"/>
    <w:rsid w:val="00D672C6"/>
    <w:rsid w:val="00D7743C"/>
    <w:rsid w:val="00D93839"/>
    <w:rsid w:val="00DB69F1"/>
    <w:rsid w:val="00DC0933"/>
    <w:rsid w:val="00DF370C"/>
    <w:rsid w:val="00E0602E"/>
    <w:rsid w:val="00E3392D"/>
    <w:rsid w:val="00E54CED"/>
    <w:rsid w:val="00E77066"/>
    <w:rsid w:val="00EB481D"/>
    <w:rsid w:val="00ED1359"/>
    <w:rsid w:val="00ED60E5"/>
    <w:rsid w:val="00EE5014"/>
    <w:rsid w:val="00F0152F"/>
    <w:rsid w:val="00F07E1B"/>
    <w:rsid w:val="00F136FE"/>
    <w:rsid w:val="00F14AC5"/>
    <w:rsid w:val="00F157FF"/>
    <w:rsid w:val="00F15B38"/>
    <w:rsid w:val="00F24436"/>
    <w:rsid w:val="00F273AF"/>
    <w:rsid w:val="00F3623A"/>
    <w:rsid w:val="00F403D0"/>
    <w:rsid w:val="00F87483"/>
    <w:rsid w:val="00F92DD2"/>
    <w:rsid w:val="00FA7171"/>
    <w:rsid w:val="00FC4B7F"/>
    <w:rsid w:val="00FD6234"/>
    <w:rsid w:val="00FF3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5A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08D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08DC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168E1"/>
  </w:style>
  <w:style w:type="paragraph" w:styleId="Footer">
    <w:name w:val="footer"/>
    <w:basedOn w:val="Normal"/>
    <w:link w:val="FooterChar"/>
    <w:uiPriority w:val="99"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168E1"/>
  </w:style>
  <w:style w:type="paragraph" w:styleId="BalloonText">
    <w:name w:val="Balloon Text"/>
    <w:basedOn w:val="Normal"/>
    <w:link w:val="BalloonTextChar"/>
    <w:uiPriority w:val="99"/>
    <w:semiHidden/>
    <w:rsid w:val="0071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68E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uiPriority w:val="99"/>
    <w:rsid w:val="001D08D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rsid w:val="00ED60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3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6D694EAA-95BE-43CC-BBE1-A67782738F4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2887293D-EDC3-44D1-86CD-0F176EBEBAF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pravo-search.minjust.ru/bigs/showDocument.html?id=6D694EAA-95BE-43CC-BBE1-A67782738F4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pravo-search.minjust.ru/bigs/showDocument.html?id=6D694EAA-95BE-43CC-BBE1-A67782738F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5</Pages>
  <Words>1196</Words>
  <Characters>6819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111</cp:lastModifiedBy>
  <cp:revision>6</cp:revision>
  <cp:lastPrinted>2020-02-05T06:28:00Z</cp:lastPrinted>
  <dcterms:created xsi:type="dcterms:W3CDTF">2019-12-04T06:21:00Z</dcterms:created>
  <dcterms:modified xsi:type="dcterms:W3CDTF">2020-02-05T06:32:00Z</dcterms:modified>
</cp:coreProperties>
</file>